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D38A" w14:textId="4F675917" w:rsidR="00411066" w:rsidRPr="005C2204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  <w:lang w:val="en-US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E51F76">
        <w:rPr>
          <w:rFonts w:eastAsia="Times New Roman" w:cs="Arial"/>
          <w:sz w:val="24"/>
          <w:szCs w:val="20"/>
          <w:lang w:eastAsia="ar-SA"/>
        </w:rPr>
        <w:t>1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8C36E9">
        <w:rPr>
          <w:rFonts w:cs="Arial"/>
          <w:sz w:val="24"/>
          <w:szCs w:val="24"/>
        </w:rPr>
        <w:t>0235</w:t>
      </w:r>
    </w:p>
    <w:p w14:paraId="731A08D5" w14:textId="77777777" w:rsidR="00411066" w:rsidRPr="00F45489" w:rsidRDefault="00E51F76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Fukuoka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Japan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5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February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48D1B9F5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0D7B91B" w14:textId="4BBF3318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Start w:id="1" w:name="_GoBack"/>
      <w:bookmarkEnd w:id="0"/>
      <w:bookmarkEnd w:id="1"/>
      <w:r>
        <w:rPr>
          <w:rFonts w:eastAsia="Times New Roman" w:cs="Arial"/>
          <w:sz w:val="22"/>
          <w:szCs w:val="20"/>
          <w:lang w:eastAsia="ar-SA"/>
        </w:rPr>
        <w:t>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8C3ABD">
        <w:rPr>
          <w:rFonts w:eastAsia="Times New Roman" w:cs="Arial"/>
          <w:sz w:val="22"/>
          <w:szCs w:val="20"/>
          <w:lang w:eastAsia="ar-SA"/>
        </w:rPr>
        <w:t>for ePWS &amp;</w:t>
      </w:r>
      <w:r w:rsidR="005C2204">
        <w:rPr>
          <w:rFonts w:eastAsia="Times New Roman" w:cs="Arial"/>
          <w:sz w:val="22"/>
          <w:szCs w:val="20"/>
          <w:lang w:eastAsia="ar-SA"/>
        </w:rPr>
        <w:t xml:space="preserve"> </w:t>
      </w:r>
      <w:r w:rsidR="008C3ABD">
        <w:rPr>
          <w:rFonts w:eastAsia="Times New Roman" w:cs="Arial"/>
          <w:sz w:val="22"/>
          <w:szCs w:val="20"/>
          <w:lang w:eastAsia="ar-SA"/>
        </w:rPr>
        <w:t>MPS</w:t>
      </w:r>
    </w:p>
    <w:p w14:paraId="5EE51720" w14:textId="3F8BE1CD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8C3ABD">
        <w:rPr>
          <w:rFonts w:eastAsia="Times New Roman" w:cs="Arial"/>
          <w:sz w:val="22"/>
          <w:szCs w:val="20"/>
          <w:lang w:eastAsia="ar-SA"/>
        </w:rPr>
        <w:t>6.2 &amp; 7.12</w:t>
      </w:r>
    </w:p>
    <w:p w14:paraId="15B50A0F" w14:textId="37366722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8C3ABD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D4F9659" w14:textId="4B50B125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8C3ABD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5147B750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057265C" w14:textId="77777777" w:rsidR="007B42CC" w:rsidRPr="008754F9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3A677ED3" w14:textId="60B26930" w:rsidR="007B42CC" w:rsidRPr="00F774D3" w:rsidRDefault="007B42CC" w:rsidP="007B42C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14:paraId="2F79319B" w14:textId="377A4C4D" w:rsidR="007B42CC" w:rsidRPr="00772E0F" w:rsidRDefault="007B42CC" w:rsidP="007B42C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5770CFB0" w14:textId="77777777" w:rsidR="007B42CC" w:rsidRPr="00015298" w:rsidRDefault="007B42CC" w:rsidP="007B42C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8C3ABD" w:rsidRPr="00015298" w14:paraId="41FFB976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DDC7E9D" w14:textId="77777777" w:rsidR="008C3ABD" w:rsidRPr="00015298" w:rsidRDefault="008C3ABD" w:rsidP="00296063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EF20130" w14:textId="77777777" w:rsidR="008C3ABD" w:rsidRPr="00015298" w:rsidRDefault="008C3ABD" w:rsidP="00296063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2D6E63BF" w14:textId="77777777" w:rsidR="008C3ABD" w:rsidRPr="00015298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EF567FB" w14:textId="77777777" w:rsidR="008C3ABD" w:rsidRPr="00015298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8C3ABD" w:rsidRPr="00AB0F3E" w14:paraId="505A978A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A7AB2FF" w14:textId="77777777" w:rsidR="008C3ABD" w:rsidRPr="00AB0F3E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318CEC" w14:textId="77777777" w:rsidR="008C3ABD" w:rsidRPr="00AB0F3E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7F7FAA0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F568B23" w14:textId="77777777" w:rsidR="008C3ABD" w:rsidRPr="00AB0F3E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66448D5" w14:textId="738E3B59" w:rsidR="008C3ABD" w:rsidRPr="00BD600A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EFB6884" w14:textId="72172D5C" w:rsidR="008C3ABD" w:rsidRPr="000125EA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8C3ABD" w:rsidRPr="00AB0F3E" w14:paraId="1A074F89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E74716F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430832C" w14:textId="77777777" w:rsidR="008C3ABD" w:rsidRPr="00AB0F3E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2424EC47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7892999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8133E6" w14:textId="77777777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ACC6CD" w14:textId="7E3428B1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C3ABD" w:rsidRPr="00AB0F3E" w14:paraId="4BEACA82" w14:textId="77777777" w:rsidTr="008C3ABD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582F9F0" w14:textId="77777777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CBB2463" w14:textId="77777777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04AFA77" w14:textId="77777777" w:rsidR="008C3ABD" w:rsidRPr="00415AA2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77766B2" w14:textId="77777777" w:rsidR="008C3ABD" w:rsidRPr="00415AA2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C3ABD" w:rsidRPr="00AB0F3E" w14:paraId="37B0F5B6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67AB9B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2F0CA2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4D048CF3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2A027E9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957B1C" w14:textId="3479F3CF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</w:t>
            </w:r>
            <w:r w:rsidR="00705E0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="00705E0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val="en-US" w:eastAsia="ja-JP"/>
              </w:rPr>
              <w:t>E)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04A0BBEA" w14:textId="77777777" w:rsidR="008C3ABD" w:rsidRPr="00CF100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ePWS+MPS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546DBB" w14:textId="2AE36E9C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C3ABD" w:rsidRPr="00AB0F3E" w14:paraId="32792F6D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ACF21B5" w14:textId="77777777" w:rsidR="008C3ABD" w:rsidRPr="00AB0F3E" w:rsidRDefault="008C3ABD" w:rsidP="0029606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74CE763" w14:textId="77777777" w:rsidR="008C3ABD" w:rsidRPr="00AB0F3E" w:rsidRDefault="008C3ABD" w:rsidP="0029606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4E26A69" w14:textId="77777777" w:rsidR="008C3ABD" w:rsidRPr="00415AA2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D19338F" w14:textId="77777777" w:rsidR="008C3ABD" w:rsidRPr="00415AA2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C3ABD" w:rsidRPr="00AB0F3E" w14:paraId="62E91DDE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E1D3E3D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2E99B99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7033D16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24B3C40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7DA0C6" w14:textId="7AF0BF46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ED0DF2" w14:textId="0F9D917F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8C3ABD" w:rsidRPr="00AB0F3E" w14:paraId="5A7A1524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2BA64A" w14:textId="77777777" w:rsidR="008C3ABD" w:rsidRPr="00AB0F3E" w:rsidRDefault="008C3ABD" w:rsidP="0029606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9973A27" w14:textId="77777777" w:rsidR="008C3ABD" w:rsidRPr="00AB0F3E" w:rsidRDefault="008C3ABD" w:rsidP="0029606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92325CC" w14:textId="77777777" w:rsidR="008C3ABD" w:rsidRPr="00415AA2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6DE0D8" w14:textId="77777777" w:rsidR="008C3ABD" w:rsidRPr="00415AA2" w:rsidRDefault="008C3ABD" w:rsidP="00296063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C3ABD" w:rsidRPr="00015298" w14:paraId="6414C34D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889F6FF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FD56435" w14:textId="77777777" w:rsidR="008C3ABD" w:rsidRPr="00AB0F3E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87241B6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24FB1B8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5DACD5" w14:textId="00E6D88B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664F0C" w14:textId="01C8CE43" w:rsidR="008C3ABD" w:rsidRPr="004C4A40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8C3ABD" w:rsidRPr="00AB0F3E" w14:paraId="22F23C89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B9556D7" w14:textId="77777777" w:rsidR="008C3ABD" w:rsidRPr="00AB0F3E" w:rsidRDefault="008C3ABD" w:rsidP="0029606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B311EDD" w14:textId="77777777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0F70D93" w14:textId="77777777" w:rsidR="008C3ABD" w:rsidRPr="00415AA2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0D08663" w14:textId="77777777" w:rsidR="008C3ABD" w:rsidRPr="00415AA2" w:rsidRDefault="008C3ABD" w:rsidP="00296063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C3ABD" w:rsidRPr="00015298" w14:paraId="70EC314F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090632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3F8F5E" w14:textId="77777777" w:rsidR="008C3ABD" w:rsidRPr="00AB0F3E" w:rsidRDefault="008C3ABD" w:rsidP="0029606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46BF5DE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CC43510" w14:textId="77777777" w:rsidR="008C3ABD" w:rsidRPr="00AB0F3E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465885A" w14:textId="330E0691" w:rsidR="008C3ABD" w:rsidRPr="005A2472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808E06F" w14:textId="3C1EB9C0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  <w:p w14:paraId="6796D56B" w14:textId="4F198D4B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</w:t>
            </w:r>
            <w:r w:rsidR="00705E0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(E)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20865492" w14:textId="77777777" w:rsidR="008C3ABD" w:rsidRPr="006620C9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ePWS+MPS</w:t>
            </w:r>
            <w:r w:rsidRPr="006620C9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14:paraId="302C99A3" w14:textId="77777777" w:rsidR="007B42CC" w:rsidRPr="00015298" w:rsidRDefault="007B42CC" w:rsidP="007B42C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3A0ED875" w14:textId="77777777" w:rsidR="007B42CC" w:rsidRPr="008754F9" w:rsidRDefault="007B42CC" w:rsidP="007B42CC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6692DCF7" w14:textId="77777777" w:rsidR="007B42CC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2B33CF1E" w14:textId="77777777" w:rsidR="007B42CC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7D9D6E23" w14:textId="77777777" w:rsidR="007B42CC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B97366B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30F6A89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14:paraId="5176BE12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Ki-Dong Lee: CAV+5GLAN and BMNS+LUCIA</w:t>
      </w:r>
    </w:p>
    <w:p w14:paraId="53668A23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Greg Schumacher: ePWS+MPS and enIMS+5GMSG+eLESTR</w:t>
      </w:r>
    </w:p>
    <w:p w14:paraId="1FCE3323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Toon Norp: RAILWAY and HYPOS</w:t>
      </w:r>
    </w:p>
    <w:p w14:paraId="448C9810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14:paraId="3FA041D8" w14:textId="77777777" w:rsidR="00345EA9" w:rsidRPr="00FC250B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FC250B">
        <w:rPr>
          <w:rFonts w:eastAsia="Times New Roman"/>
          <w:b/>
          <w:sz w:val="20"/>
          <w:szCs w:val="20"/>
          <w:lang w:val="en-US"/>
        </w:rPr>
        <w:lastRenderedPageBreak/>
        <w:t>LEGEND</w:t>
      </w:r>
    </w:p>
    <w:p w14:paraId="020ACF18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14:paraId="73B7741A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533947"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14:paraId="29F53326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FEE05FA" w14:textId="77777777"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49683464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AEC1BC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744B283A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02533E99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E951B12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14:paraId="493C50D1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14:paraId="0674E255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3EB80EBF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361A9C57" w14:textId="77777777" w:rsidR="00345EA9" w:rsidRPr="001E1D1F" w:rsidRDefault="00345EA9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FA1229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35EC7F1C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4CD53647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2A902B38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14:paraId="77D6CC9F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2004E5D2" w14:textId="77777777" w:rsidTr="00744151">
        <w:trPr>
          <w:trHeight w:val="141"/>
        </w:trPr>
        <w:tc>
          <w:tcPr>
            <w:tcW w:w="675" w:type="dxa"/>
            <w:shd w:val="clear" w:color="auto" w:fill="00FFFF"/>
          </w:tcPr>
          <w:p w14:paraId="4D1B800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330AE894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44894869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61ABCB6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16A6C712" w14:textId="77777777" w:rsidR="006F221F" w:rsidRPr="001E1D1F" w:rsidRDefault="006F221F" w:rsidP="002B3E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C6425">
              <w:rPr>
                <w:rFonts w:eastAsia="Times New Roman" w:cs="Arial"/>
                <w:szCs w:val="18"/>
                <w:lang w:eastAsia="ar-SA"/>
              </w:rPr>
              <w:t>S1-1</w:t>
            </w:r>
            <w:r w:rsidR="002B3E78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14:paraId="172FCE2A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2927EAA" w14:textId="77777777" w:rsidTr="00744151">
        <w:trPr>
          <w:trHeight w:val="141"/>
        </w:trPr>
        <w:tc>
          <w:tcPr>
            <w:tcW w:w="675" w:type="dxa"/>
            <w:shd w:val="clear" w:color="auto" w:fill="00FFFF"/>
          </w:tcPr>
          <w:p w14:paraId="76F1647B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25A8AF8E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5363B19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32A0502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4B30F79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14:paraId="3098020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F2E05F0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59121B7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26B4B106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7CF7F24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4F1618A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1DBCCBE9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14:paraId="6EE76C2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20ED8A50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14:paraId="63A6B14F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14:paraId="0CED1DD6" w14:textId="77777777" w:rsidR="006F221F" w:rsidRPr="002E3C2E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14:paraId="7F9E5110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14:paraId="7798C719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14:paraId="3B1B06B0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14:paraId="16DC6A7A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D041515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14:paraId="53DFD72F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14:paraId="4D4F01C9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14:paraId="6B046272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14:paraId="224194DE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14:paraId="48F8E064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14:paraId="0EC52AB5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067A304B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14:paraId="60A98A5D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14:paraId="632DF36A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14:paraId="74E01D58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14:paraId="54D2B220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14:paraId="32086AE4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14:paraId="07F96A93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1F71FC8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14:paraId="189B6B24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1D69F8E8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057E91EF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14:paraId="63B13365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200DA507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14:paraId="4680B045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0C725698" w14:textId="77777777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17E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076AC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56D1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6E59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1E030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27C96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4967F60" w14:textId="77777777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970BF5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56A2AD4" w14:textId="77777777" w:rsidR="006F22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4F9CAE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DE9C920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CD595D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8E2EC78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2CA1602A" w14:textId="77777777"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5"/>
        <w:gridCol w:w="224"/>
        <w:gridCol w:w="876"/>
        <w:gridCol w:w="400"/>
        <w:gridCol w:w="2152"/>
        <w:gridCol w:w="364"/>
        <w:gridCol w:w="4030"/>
        <w:gridCol w:w="825"/>
        <w:gridCol w:w="1353"/>
        <w:gridCol w:w="533"/>
        <w:gridCol w:w="3139"/>
        <w:gridCol w:w="118"/>
      </w:tblGrid>
      <w:tr w:rsidR="004D36FE" w:rsidRPr="00B04844" w14:paraId="0E2F17F3" w14:textId="77777777" w:rsidTr="00CC37DF">
        <w:trPr>
          <w:gridBefore w:val="1"/>
          <w:wBefore w:w="113" w:type="dxa"/>
          <w:trHeight w:val="141"/>
        </w:trPr>
        <w:tc>
          <w:tcPr>
            <w:tcW w:w="144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BDFA10" w14:textId="379E2FBB" w:rsidR="004D36FE" w:rsidRDefault="00CC37DF" w:rsidP="008C3ABD">
            <w:pPr>
              <w:pStyle w:val="Heading2"/>
              <w:numPr>
                <w:ilvl w:val="0"/>
                <w:numId w:val="0"/>
              </w:numPr>
            </w:pPr>
            <w:r>
              <w:t>1</w:t>
            </w:r>
            <w:r w:rsidR="008C3ABD">
              <w:t xml:space="preserve">     </w:t>
            </w:r>
            <w:r w:rsidR="004D36FE">
              <w:t xml:space="preserve">ePWS: </w:t>
            </w:r>
            <w:r w:rsidR="004D36FE">
              <w:rPr>
                <w:lang w:val="en-US"/>
              </w:rPr>
              <w:t>Enhancements of Public Warning System</w:t>
            </w:r>
            <w:r w:rsidR="004D36FE">
              <w:t xml:space="preserve"> [</w:t>
            </w:r>
            <w:r w:rsidR="004D36FE" w:rsidRPr="00012C8A">
              <w:rPr>
                <w:bCs/>
                <w:iCs/>
              </w:rPr>
              <w:t>SP-17</w:t>
            </w:r>
            <w:r w:rsidR="004D36FE">
              <w:rPr>
                <w:bCs/>
                <w:iCs/>
              </w:rPr>
              <w:t>0998</w:t>
            </w:r>
            <w:r w:rsidR="004D36FE">
              <w:t>]</w:t>
            </w:r>
          </w:p>
        </w:tc>
      </w:tr>
      <w:tr w:rsidR="004D36FE" w:rsidRPr="00B04844" w14:paraId="37F5E4C0" w14:textId="77777777" w:rsidTr="00CC37DF">
        <w:trPr>
          <w:gridBefore w:val="1"/>
          <w:wBefore w:w="113" w:type="dxa"/>
          <w:trHeight w:val="141"/>
        </w:trPr>
        <w:tc>
          <w:tcPr>
            <w:tcW w:w="1449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FB67A7A" w14:textId="77777777" w:rsidR="004D36FE" w:rsidRPr="004067FF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68572CF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 w:rsidRPr="00E13799">
              <w:rPr>
                <w:rFonts w:eastAsia="Arial Unicode MS" w:cs="Arial"/>
                <w:szCs w:val="18"/>
                <w:lang w:val="fr-FR" w:eastAsia="ar-SA"/>
              </w:rPr>
              <w:t>SA#82 (12/2018)</w:t>
            </w:r>
          </w:p>
          <w:p w14:paraId="58925CE5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0202940A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C12759" w:rsidRPr="00A75C05" w14:paraId="6A57D75E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5B4D68" w14:textId="77777777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B55CC8" w14:textId="76C8D5C9" w:rsidR="00C12759" w:rsidRPr="00C12759" w:rsidRDefault="00F72210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8" w:history="1">
              <w:r w:rsidR="00C12759" w:rsidRPr="00C12759">
                <w:rPr>
                  <w:rStyle w:val="Hyperlink"/>
                  <w:rFonts w:cs="Arial"/>
                  <w:noProof/>
                  <w:lang w:eastAsia="ko-KR"/>
                </w:rPr>
                <w:t>S1-180063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B541DE" w14:textId="77777777" w:rsidR="00C12759" w:rsidRPr="00C12759" w:rsidRDefault="00C12759" w:rsidP="00C12759">
            <w:pPr>
              <w:snapToGrid w:val="0"/>
              <w:spacing w:after="0" w:line="240" w:lineRule="auto"/>
            </w:pPr>
            <w:r w:rsidRPr="00C12759">
              <w:rPr>
                <w:rFonts w:hint="eastAsia"/>
                <w:noProof/>
                <w:lang w:eastAsia="ko-KR"/>
              </w:rPr>
              <w:t>SyncTechno Inc.</w:t>
            </w:r>
            <w:r w:rsidRPr="00C12759">
              <w:rPr>
                <w:noProof/>
                <w:lang w:eastAsia="ko-KR"/>
              </w:rPr>
              <w:t>, The Police of the Netherlands, BMWi,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ACB9FE" w14:textId="77777777" w:rsidR="00C12759" w:rsidRPr="00C12759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C12759">
              <w:t xml:space="preserve">CR22.268v14.1.0: </w:t>
            </w:r>
            <w:r w:rsidRPr="00C12759">
              <w:rPr>
                <w:rFonts w:hint="eastAsia"/>
                <w:noProof/>
                <w:lang w:eastAsia="ko-KR"/>
              </w:rPr>
              <w:t xml:space="preserve">Definition </w:t>
            </w:r>
            <w:r w:rsidRPr="00C12759">
              <w:rPr>
                <w:noProof/>
                <w:lang w:eastAsia="ko-KR"/>
              </w:rPr>
              <w:t xml:space="preserve">of ePWS-UE </w:t>
            </w:r>
            <w:r w:rsidRPr="00C12759">
              <w:rPr>
                <w:rFonts w:hint="eastAsia"/>
                <w:noProof/>
                <w:lang w:eastAsia="ko-KR"/>
              </w:rPr>
              <w:t>and abbreviation of ePWS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7FEAC" w14:textId="7BE7DB67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lang w:eastAsia="ar-SA"/>
              </w:rPr>
              <w:t>Revised to S1-180086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A1C535" w14:textId="77777777" w:rsidR="00C12759" w:rsidRPr="00C12759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12759">
              <w:rPr>
                <w:rFonts w:eastAsia="Times New Roman" w:cs="Arial"/>
                <w:szCs w:val="18"/>
                <w:lang w:val="en-US" w:eastAsia="ar-SA"/>
              </w:rPr>
              <w:t>WI code ePWS Rel-16 CR0049R- Cat B</w:t>
            </w:r>
          </w:p>
          <w:p w14:paraId="7A1748FC" w14:textId="77777777" w:rsidR="00C12759" w:rsidRPr="00C12759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highlight w:val="yellow"/>
                <w:lang w:val="en-US" w:eastAsia="ar-SA"/>
              </w:rPr>
              <w:t>Source to TSG is S1</w:t>
            </w:r>
          </w:p>
        </w:tc>
      </w:tr>
      <w:tr w:rsidR="00C12759" w:rsidRPr="00A75C05" w14:paraId="573FD51E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6AD2C" w14:textId="74B4D90C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E2FC7" w14:textId="4B72B37D" w:rsidR="00C12759" w:rsidRPr="00C12759" w:rsidRDefault="00F72210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9" w:history="1">
              <w:r w:rsidR="00C12759" w:rsidRPr="00C12759">
                <w:rPr>
                  <w:rStyle w:val="Hyperlink"/>
                  <w:rFonts w:cs="Arial"/>
                  <w:noProof/>
                  <w:lang w:eastAsia="ko-KR"/>
                </w:rPr>
                <w:t>S1-180086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BA103" w14:textId="1318947A" w:rsidR="00C12759" w:rsidRPr="00C12759" w:rsidRDefault="00C12759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C12759">
              <w:rPr>
                <w:noProof/>
                <w:lang w:eastAsia="ko-KR"/>
              </w:rPr>
              <w:t>SyncTechno Inc., The Police of the Netherlands, BMWi,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CC103" w14:textId="3104CE1C" w:rsidR="00C12759" w:rsidRPr="00C12759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C12759">
              <w:t>CR22.268v14.1.0: Definition of ePWS-UE and abbreviation of ePWS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7087" w14:textId="77777777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F865" w14:textId="77777777" w:rsidR="00C12759" w:rsidRPr="00C12759" w:rsidRDefault="00C12759" w:rsidP="00C12759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C12759">
              <w:rPr>
                <w:rFonts w:eastAsia="Times New Roman" w:cs="Arial"/>
                <w:i/>
                <w:szCs w:val="18"/>
                <w:lang w:val="en-US" w:eastAsia="ar-SA"/>
              </w:rPr>
              <w:t>WI code ePWS Rel-16 CR0049R- Cat B</w:t>
            </w:r>
          </w:p>
          <w:p w14:paraId="2E82488C" w14:textId="4BF50A57" w:rsidR="00C12759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12759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Source to TSG is S1</w:t>
            </w:r>
          </w:p>
          <w:p w14:paraId="1CAA95C1" w14:textId="58F79E57" w:rsidR="00C12759" w:rsidRPr="00C12759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12759">
              <w:rPr>
                <w:rFonts w:eastAsia="Times New Roman" w:cs="Arial"/>
                <w:szCs w:val="18"/>
                <w:lang w:val="en-US" w:eastAsia="ar-SA"/>
              </w:rPr>
              <w:t>Revision of S1-180063.</w:t>
            </w:r>
          </w:p>
        </w:tc>
      </w:tr>
      <w:tr w:rsidR="00C12759" w:rsidRPr="00A75C05" w14:paraId="3C05E7F6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14BE8" w14:textId="77777777" w:rsidR="00C12759" w:rsidRPr="00A75C05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C990" w14:textId="68C14B97" w:rsidR="00C12759" w:rsidRPr="00C12759" w:rsidRDefault="00F72210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10" w:history="1">
              <w:r w:rsidR="00C12759" w:rsidRPr="00C12759">
                <w:rPr>
                  <w:rStyle w:val="Hyperlink"/>
                  <w:rFonts w:cs="Arial"/>
                  <w:noProof/>
                  <w:lang w:eastAsia="ko-KR"/>
                </w:rPr>
                <w:t>S1-180064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681B1" w14:textId="77777777" w:rsidR="00C12759" w:rsidRPr="00A75C05" w:rsidRDefault="00C12759" w:rsidP="00C12759">
            <w:pPr>
              <w:snapToGrid w:val="0"/>
              <w:spacing w:after="0" w:line="240" w:lineRule="auto"/>
            </w:pPr>
            <w:r w:rsidRPr="00FE7C69">
              <w:rPr>
                <w:rFonts w:hint="eastAsia"/>
                <w:noProof/>
                <w:lang w:eastAsia="ko-KR"/>
              </w:rPr>
              <w:t>SyncTechno Inc.</w:t>
            </w:r>
            <w:r>
              <w:rPr>
                <w:noProof/>
                <w:lang w:eastAsia="ko-KR"/>
              </w:rPr>
              <w:t>, The Police of the Netherlands, BMWi,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A17C0" w14:textId="77777777" w:rsidR="00C12759" w:rsidRPr="00A75C05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>
              <w:t xml:space="preserve">CR22.268v14.1.0: </w:t>
            </w:r>
            <w:r>
              <w:rPr>
                <w:rFonts w:hint="eastAsia"/>
                <w:noProof/>
                <w:lang w:eastAsia="ko-KR"/>
              </w:rPr>
              <w:t xml:space="preserve">Skeleton of </w:t>
            </w:r>
            <w:r>
              <w:rPr>
                <w:noProof/>
                <w:lang w:eastAsia="ko-KR"/>
              </w:rPr>
              <w:t>new section for</w:t>
            </w:r>
            <w:r>
              <w:rPr>
                <w:rFonts w:hint="eastAsia"/>
                <w:noProof/>
                <w:lang w:eastAsia="ko-KR"/>
              </w:rPr>
              <w:t xml:space="preserve"> ePWS-UE</w:t>
            </w:r>
            <w:r>
              <w:rPr>
                <w:noProof/>
                <w:lang w:eastAsia="ko-KR"/>
              </w:rPr>
              <w:t xml:space="preserve"> requirements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E0049" w14:textId="77777777" w:rsidR="00C12759" w:rsidRPr="00A75C05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DBAB3" w14:textId="77777777" w:rsidR="00C12759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ePWS Rel-16 CR0050R- Cat B</w:t>
            </w:r>
          </w:p>
          <w:p w14:paraId="51D0381F" w14:textId="77777777" w:rsidR="00C12759" w:rsidRPr="00A75C05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4D99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Source to TSG is </w:t>
            </w: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S</w:t>
            </w:r>
            <w:r w:rsidRPr="005A4D99">
              <w:rPr>
                <w:rFonts w:eastAsia="Times New Roman" w:cs="Arial"/>
                <w:szCs w:val="18"/>
                <w:highlight w:val="yellow"/>
                <w:lang w:val="en-US" w:eastAsia="ar-SA"/>
              </w:rPr>
              <w:t>1</w:t>
            </w:r>
          </w:p>
        </w:tc>
      </w:tr>
      <w:tr w:rsidR="00C12759" w:rsidRPr="00A75C05" w14:paraId="72E4F45C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09505" w14:textId="77777777" w:rsidR="00C12759" w:rsidRPr="00A75C05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1B3B0" w14:textId="446C8C5A" w:rsidR="00C12759" w:rsidRPr="00C12759" w:rsidRDefault="00F72210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11" w:history="1">
              <w:r w:rsidR="00C12759" w:rsidRPr="00C12759">
                <w:rPr>
                  <w:rStyle w:val="Hyperlink"/>
                  <w:rFonts w:cs="Arial"/>
                  <w:noProof/>
                  <w:lang w:eastAsia="ko-KR"/>
                </w:rPr>
                <w:t>S1-180065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3CBA" w14:textId="77777777" w:rsidR="00C12759" w:rsidRPr="00A75C05" w:rsidRDefault="00C12759" w:rsidP="00C12759">
            <w:pPr>
              <w:snapToGrid w:val="0"/>
              <w:spacing w:after="0" w:line="240" w:lineRule="auto"/>
            </w:pPr>
            <w:r w:rsidRPr="00FE7C69">
              <w:rPr>
                <w:rFonts w:hint="eastAsia"/>
                <w:noProof/>
                <w:lang w:eastAsia="ko-KR"/>
              </w:rPr>
              <w:t>SyncTechno Inc.</w:t>
            </w:r>
            <w:r>
              <w:rPr>
                <w:noProof/>
                <w:lang w:eastAsia="ko-KR"/>
              </w:rPr>
              <w:t>, The Police of the Netherlands, BMWi,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1AAF3" w14:textId="77777777" w:rsidR="00C12759" w:rsidRPr="00A75C05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>
              <w:t xml:space="preserve">CR22.268v14.1.0: </w:t>
            </w:r>
            <w:r>
              <w:rPr>
                <w:noProof/>
                <w:lang w:eastAsia="ko-KR"/>
              </w:rPr>
              <w:t>Background of</w:t>
            </w:r>
            <w:r>
              <w:rPr>
                <w:rFonts w:hint="eastAsia"/>
                <w:noProof/>
                <w:lang w:eastAsia="ko-KR"/>
              </w:rPr>
              <w:t xml:space="preserve"> ePWS-UE</w:t>
            </w:r>
            <w:r>
              <w:rPr>
                <w:noProof/>
                <w:lang w:eastAsia="ko-KR"/>
              </w:rPr>
              <w:t xml:space="preserve"> requirements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7FE07" w14:textId="77777777" w:rsidR="00C12759" w:rsidRPr="00A75C05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0C89" w14:textId="77777777" w:rsidR="00C12759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ePWS Rel-16 CR0051R- Cat B</w:t>
            </w:r>
          </w:p>
          <w:p w14:paraId="4392D43D" w14:textId="77777777" w:rsidR="00C12759" w:rsidRPr="00A75C05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4D99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Source to TSG is </w:t>
            </w: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S</w:t>
            </w:r>
            <w:r w:rsidRPr="005A4D99">
              <w:rPr>
                <w:rFonts w:eastAsia="Times New Roman" w:cs="Arial"/>
                <w:szCs w:val="18"/>
                <w:highlight w:val="yellow"/>
                <w:lang w:val="en-US" w:eastAsia="ar-SA"/>
              </w:rPr>
              <w:t>1</w:t>
            </w:r>
          </w:p>
        </w:tc>
      </w:tr>
      <w:tr w:rsidR="00C12759" w:rsidRPr="00A75C05" w14:paraId="49B5A75E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6335" w14:textId="77777777" w:rsidR="00C12759" w:rsidRPr="00A75C05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DD6C6" w14:textId="21C4ADA1" w:rsidR="00C12759" w:rsidRPr="00C12759" w:rsidRDefault="00F72210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12" w:history="1">
              <w:r w:rsidR="00C12759" w:rsidRPr="00C12759">
                <w:rPr>
                  <w:rStyle w:val="Hyperlink"/>
                  <w:rFonts w:cs="Arial"/>
                  <w:noProof/>
                  <w:lang w:eastAsia="ko-KR"/>
                </w:rPr>
                <w:t>S1-180066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540B2" w14:textId="77777777" w:rsidR="00C12759" w:rsidRPr="00A75C05" w:rsidRDefault="00C12759" w:rsidP="00C12759">
            <w:pPr>
              <w:snapToGrid w:val="0"/>
              <w:spacing w:after="0" w:line="240" w:lineRule="auto"/>
            </w:pPr>
            <w:r w:rsidRPr="00FE7C69">
              <w:rPr>
                <w:rFonts w:hint="eastAsia"/>
                <w:noProof/>
                <w:lang w:eastAsia="ko-KR"/>
              </w:rPr>
              <w:t>SyncTechno Inc.</w:t>
            </w:r>
            <w:r>
              <w:rPr>
                <w:noProof/>
                <w:lang w:eastAsia="ko-KR"/>
              </w:rPr>
              <w:t>, The Police of the Netherlands, BMWi,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FD38B" w14:textId="77777777" w:rsidR="00C12759" w:rsidRPr="00A75C05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>
              <w:t>CR22.268v14.1.0: Requirements for 3GPP system supporting ePWS-UEs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33E08" w14:textId="77777777" w:rsidR="00C12759" w:rsidRPr="00A75C05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F9E21" w14:textId="77777777" w:rsidR="00C12759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ePWS Rel-16 CR0052R- Cat B </w:t>
            </w:r>
          </w:p>
          <w:p w14:paraId="15326767" w14:textId="77777777" w:rsidR="00C12759" w:rsidRPr="00A75C05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4D99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Source to TSG is </w:t>
            </w: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S</w:t>
            </w:r>
            <w:r w:rsidRPr="005A4D99">
              <w:rPr>
                <w:rFonts w:eastAsia="Times New Roman" w:cs="Arial"/>
                <w:szCs w:val="18"/>
                <w:highlight w:val="yellow"/>
                <w:lang w:val="en-US" w:eastAsia="ar-SA"/>
              </w:rPr>
              <w:t>1</w:t>
            </w:r>
          </w:p>
        </w:tc>
      </w:tr>
      <w:tr w:rsidR="00C12759" w:rsidRPr="00A75C05" w14:paraId="63F06CB4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2AFE4" w14:textId="77777777" w:rsidR="00C12759" w:rsidRPr="00A75C05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2A981" w14:textId="4A6B9EE9" w:rsidR="00C12759" w:rsidRPr="00C12759" w:rsidRDefault="00F72210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13" w:history="1">
              <w:r w:rsidR="00C12759" w:rsidRPr="00C12759">
                <w:rPr>
                  <w:rStyle w:val="Hyperlink"/>
                  <w:rFonts w:cs="Arial"/>
                  <w:noProof/>
                  <w:lang w:eastAsia="ko-KR"/>
                </w:rPr>
                <w:t>S1-180067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D6E04" w14:textId="77777777" w:rsidR="00C12759" w:rsidRPr="00A75C05" w:rsidRDefault="00C12759" w:rsidP="00C12759">
            <w:pPr>
              <w:snapToGrid w:val="0"/>
              <w:spacing w:after="0" w:line="240" w:lineRule="auto"/>
            </w:pPr>
            <w:r w:rsidRPr="00FE7C69">
              <w:rPr>
                <w:rFonts w:hint="eastAsia"/>
                <w:noProof/>
                <w:lang w:eastAsia="ko-KR"/>
              </w:rPr>
              <w:t>SyncTechno Inc.</w:t>
            </w:r>
            <w:r>
              <w:rPr>
                <w:noProof/>
                <w:lang w:eastAsia="ko-KR"/>
              </w:rPr>
              <w:t>, The Police of the Netherlands,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2531D" w14:textId="77777777" w:rsidR="00C12759" w:rsidRPr="00A75C05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>
              <w:t xml:space="preserve">CR22.268v14.1.0: </w:t>
            </w:r>
            <w:r w:rsidRPr="00D21223">
              <w:rPr>
                <w:noProof/>
                <w:lang w:eastAsia="ko-KR"/>
              </w:rPr>
              <w:t>Requirements for ePWS-UE with different or no user interface or with different roles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B5A33" w14:textId="77777777" w:rsidR="00C12759" w:rsidRPr="00A75C05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2821" w14:textId="77777777" w:rsidR="00C12759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ePWS Rel-16 CR0053R- Cat B </w:t>
            </w:r>
          </w:p>
          <w:p w14:paraId="3CF0260C" w14:textId="77777777" w:rsidR="00C12759" w:rsidRPr="00A75C05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4D99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Source to TSG is </w:t>
            </w: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S</w:t>
            </w:r>
            <w:r w:rsidRPr="005A4D99">
              <w:rPr>
                <w:rFonts w:eastAsia="Times New Roman" w:cs="Arial"/>
                <w:szCs w:val="18"/>
                <w:highlight w:val="yellow"/>
                <w:lang w:val="en-US" w:eastAsia="ar-SA"/>
              </w:rPr>
              <w:t>1</w:t>
            </w:r>
          </w:p>
        </w:tc>
      </w:tr>
      <w:tr w:rsidR="00C12759" w:rsidRPr="00A75C05" w14:paraId="38C01CB7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72722" w14:textId="77777777" w:rsidR="00C12759" w:rsidRPr="00A75C05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12D9" w14:textId="5FA11553" w:rsidR="00C12759" w:rsidRPr="00C12759" w:rsidRDefault="00F72210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14" w:history="1">
              <w:r w:rsidR="00C12759" w:rsidRPr="00C12759">
                <w:rPr>
                  <w:rStyle w:val="Hyperlink"/>
                  <w:rFonts w:cs="Arial"/>
                  <w:noProof/>
                  <w:lang w:eastAsia="ko-KR"/>
                </w:rPr>
                <w:t>S1-180068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10453" w14:textId="77777777" w:rsidR="00C12759" w:rsidRPr="00A75C05" w:rsidRDefault="00C12759" w:rsidP="00C12759">
            <w:pPr>
              <w:snapToGrid w:val="0"/>
              <w:spacing w:after="0" w:line="240" w:lineRule="auto"/>
            </w:pPr>
            <w:r w:rsidRPr="00FE7C69">
              <w:rPr>
                <w:rFonts w:hint="eastAsia"/>
                <w:noProof/>
                <w:lang w:eastAsia="ko-KR"/>
              </w:rPr>
              <w:t>SyncTechno Inc.</w:t>
            </w:r>
            <w:r>
              <w:rPr>
                <w:noProof/>
                <w:lang w:eastAsia="ko-KR"/>
              </w:rPr>
              <w:t>, The Police of the Netherlands,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F906F" w14:textId="77777777" w:rsidR="00C12759" w:rsidRPr="00A75C05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>
              <w:t xml:space="preserve">CR22.268v14.1.0: </w:t>
            </w:r>
            <w:r w:rsidRPr="00DE15B6">
              <w:rPr>
                <w:noProof/>
                <w:lang w:eastAsia="ko-KR"/>
              </w:rPr>
              <w:t>Requirements for the improvement of understanding the PWS message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4D994" w14:textId="77777777" w:rsidR="00C12759" w:rsidRPr="00A75C05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BC1C8" w14:textId="77777777" w:rsidR="00C12759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ePWS Rel-16 CR0054R- Cat B </w:t>
            </w:r>
          </w:p>
          <w:p w14:paraId="32E5E648" w14:textId="77777777" w:rsidR="00C12759" w:rsidRPr="00A75C05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4D99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Source to TSG is </w:t>
            </w: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S</w:t>
            </w:r>
            <w:r w:rsidRPr="005A4D99">
              <w:rPr>
                <w:rFonts w:eastAsia="Times New Roman" w:cs="Arial"/>
                <w:szCs w:val="18"/>
                <w:highlight w:val="yellow"/>
                <w:lang w:val="en-US" w:eastAsia="ar-SA"/>
              </w:rPr>
              <w:t>1</w:t>
            </w:r>
          </w:p>
        </w:tc>
      </w:tr>
      <w:tr w:rsidR="00C12759" w:rsidRPr="00A75C05" w14:paraId="04B44F17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A7A0A" w14:textId="77777777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C89824" w14:textId="37BEB7F3" w:rsidR="00C12759" w:rsidRPr="00C12759" w:rsidRDefault="00F72210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15" w:history="1">
              <w:r w:rsidR="00C12759" w:rsidRPr="00C12759">
                <w:rPr>
                  <w:rStyle w:val="Hyperlink"/>
                  <w:rFonts w:cs="Arial"/>
                  <w:noProof/>
                  <w:lang w:eastAsia="ko-KR"/>
                </w:rPr>
                <w:t>S1-180069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173FF" w14:textId="77777777" w:rsidR="00C12759" w:rsidRPr="00C12759" w:rsidRDefault="00C12759" w:rsidP="00C12759">
            <w:pPr>
              <w:snapToGrid w:val="0"/>
              <w:spacing w:after="0" w:line="240" w:lineRule="auto"/>
            </w:pPr>
            <w:r w:rsidRPr="00C12759">
              <w:rPr>
                <w:rFonts w:hint="eastAsia"/>
                <w:noProof/>
                <w:lang w:eastAsia="ko-KR"/>
              </w:rPr>
              <w:t>SyncTechno Inc.</w:t>
            </w:r>
            <w:r w:rsidRPr="00C12759">
              <w:rPr>
                <w:noProof/>
                <w:lang w:eastAsia="ko-KR"/>
              </w:rPr>
              <w:t>, The Police of the Netherlands,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BCC17" w14:textId="77777777" w:rsidR="00C12759" w:rsidRPr="00C12759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C12759">
              <w:t xml:space="preserve">CR22.268v14.1.0: </w:t>
            </w:r>
            <w:r w:rsidRPr="00C12759">
              <w:rPr>
                <w:noProof/>
                <w:lang w:eastAsia="ko-KR"/>
              </w:rPr>
              <w:t>Addition of NOTE in legacy requirements for the improvement of understanding the PWS message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148A6" w14:textId="61339512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lang w:eastAsia="ar-SA"/>
              </w:rPr>
              <w:t>Revised to S1-180087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ACEE49" w14:textId="77777777" w:rsidR="00C12759" w:rsidRPr="00C12759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12759">
              <w:rPr>
                <w:rFonts w:eastAsia="Times New Roman" w:cs="Arial"/>
                <w:szCs w:val="18"/>
                <w:lang w:val="en-US" w:eastAsia="ar-SA"/>
              </w:rPr>
              <w:t xml:space="preserve">WI code ePWS Rel-16 CR0055R- Cat B </w:t>
            </w:r>
          </w:p>
          <w:p w14:paraId="623E223C" w14:textId="77777777" w:rsidR="00C12759" w:rsidRPr="00C12759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highlight w:val="yellow"/>
                <w:lang w:val="en-US" w:eastAsia="ar-SA"/>
              </w:rPr>
              <w:t>Source to TSG is S1</w:t>
            </w:r>
          </w:p>
        </w:tc>
      </w:tr>
      <w:tr w:rsidR="00C12759" w:rsidRPr="00A75C05" w14:paraId="1C8C63C4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C5E4" w14:textId="292A32CB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C9AE9" w14:textId="7D20A13C" w:rsidR="00C12759" w:rsidRPr="00C12759" w:rsidRDefault="00F72210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16" w:history="1">
              <w:r w:rsidR="00C12759" w:rsidRPr="00C12759">
                <w:rPr>
                  <w:rStyle w:val="Hyperlink"/>
                  <w:rFonts w:cs="Arial"/>
                  <w:noProof/>
                  <w:lang w:eastAsia="ko-KR"/>
                </w:rPr>
                <w:t>S1-180087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C9BD" w14:textId="27E1820D" w:rsidR="00C12759" w:rsidRPr="00C12759" w:rsidRDefault="00C12759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C12759">
              <w:rPr>
                <w:noProof/>
                <w:lang w:eastAsia="ko-KR"/>
              </w:rPr>
              <w:t>SyncTechno Inc., The Police of the Netherlands,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437C" w14:textId="114702D2" w:rsidR="00C12759" w:rsidRPr="00C12759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C12759">
              <w:t>CR22.268v14.1.0: Addition of NOTE in legacy requirements for the improvement of understanding the PWS message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8AE22" w14:textId="77777777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red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CC18A" w14:textId="77777777" w:rsidR="00C12759" w:rsidRPr="00C12759" w:rsidRDefault="00C12759" w:rsidP="00C12759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C12759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ePWS Rel-16 CR0055R- Cat B </w:t>
            </w:r>
          </w:p>
          <w:p w14:paraId="2C3EA983" w14:textId="2AC994DD" w:rsidR="00C12759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12759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Source to TSG is S1</w:t>
            </w:r>
          </w:p>
          <w:p w14:paraId="0CDD3023" w14:textId="52EB6997" w:rsidR="00C12759" w:rsidRPr="00C12759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12759">
              <w:rPr>
                <w:rFonts w:eastAsia="Times New Roman" w:cs="Arial"/>
                <w:szCs w:val="18"/>
                <w:lang w:val="en-US" w:eastAsia="ar-SA"/>
              </w:rPr>
              <w:t>Revision of S1-180069.</w:t>
            </w:r>
          </w:p>
        </w:tc>
      </w:tr>
      <w:tr w:rsidR="00C12759" w:rsidRPr="00A75C05" w14:paraId="18C0E887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3A9E0" w14:textId="77777777" w:rsidR="00C12759" w:rsidRPr="00A75C05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D409" w14:textId="402FBDEF" w:rsidR="00C12759" w:rsidRPr="00C12759" w:rsidRDefault="00F72210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17" w:history="1">
              <w:r w:rsidR="00C12759" w:rsidRPr="00C12759">
                <w:rPr>
                  <w:rStyle w:val="Hyperlink"/>
                  <w:rFonts w:cs="Arial"/>
                  <w:noProof/>
                  <w:lang w:eastAsia="ko-KR"/>
                </w:rPr>
                <w:t>S1-180070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B3910" w14:textId="77777777" w:rsidR="00C12759" w:rsidRPr="00A75C05" w:rsidRDefault="00C12759" w:rsidP="00C12759">
            <w:pPr>
              <w:snapToGrid w:val="0"/>
              <w:spacing w:after="0" w:line="240" w:lineRule="auto"/>
            </w:pPr>
            <w:r w:rsidRPr="00FE7C69">
              <w:rPr>
                <w:rFonts w:hint="eastAsia"/>
                <w:noProof/>
                <w:lang w:eastAsia="ko-KR"/>
              </w:rPr>
              <w:t>SyncTechno Inc.</w:t>
            </w:r>
            <w:r>
              <w:rPr>
                <w:noProof/>
                <w:lang w:eastAsia="ko-KR"/>
              </w:rPr>
              <w:t>, The Police of the Netherlands,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8BB7B" w14:textId="77777777" w:rsidR="00C12759" w:rsidRPr="00A75C05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>
              <w:t xml:space="preserve">CR22.268v14.1.0: </w:t>
            </w:r>
            <w:r>
              <w:rPr>
                <w:rFonts w:hint="eastAsia"/>
                <w:noProof/>
                <w:lang w:eastAsia="ko-KR"/>
              </w:rPr>
              <w:t xml:space="preserve">Addition of NOTE for a relay ePWS-UE in terms of </w:t>
            </w:r>
            <w:r>
              <w:rPr>
                <w:noProof/>
                <w:lang w:eastAsia="ko-KR"/>
              </w:rPr>
              <w:t>forwarding a PWS message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D3F04" w14:textId="77777777" w:rsidR="00C12759" w:rsidRPr="00A75C05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76B6C" w14:textId="77777777" w:rsidR="00C12759" w:rsidRPr="00A75C05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ePWS Rel-16 CR0056R- Cat B</w:t>
            </w:r>
          </w:p>
        </w:tc>
      </w:tr>
      <w:tr w:rsidR="00C12759" w:rsidRPr="00A75C05" w14:paraId="403F2181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BA531CC" w14:textId="77777777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B744623" w14:textId="0869D219" w:rsidR="00C12759" w:rsidRPr="00C12759" w:rsidRDefault="00F72210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18" w:history="1">
              <w:r w:rsidR="00C12759" w:rsidRPr="00C12759">
                <w:rPr>
                  <w:noProof/>
                  <w:lang w:eastAsia="ko-KR"/>
                </w:rPr>
                <w:t>S1-180083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6B37D30" w14:textId="77777777" w:rsidR="00C12759" w:rsidRPr="00C12759" w:rsidRDefault="00C12759" w:rsidP="00C12759">
            <w:pPr>
              <w:snapToGrid w:val="0"/>
              <w:spacing w:after="0" w:line="240" w:lineRule="auto"/>
            </w:pPr>
            <w:r w:rsidRPr="00C12759">
              <w:t>SynchTechno Inc.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ED6776C" w14:textId="77777777" w:rsidR="00C12759" w:rsidRPr="00C12759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C12759">
              <w:t>Presentation of Spec 22.268 Version 16.0.0 to TSG for approval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4B05409" w14:textId="558E46AE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B94A307" w14:textId="77777777" w:rsidR="00C12759" w:rsidRPr="00C12759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12759" w:rsidRPr="00B81C05" w14:paraId="6758788B" w14:textId="77777777" w:rsidTr="00CC37DF">
        <w:trPr>
          <w:gridBefore w:val="1"/>
          <w:wBefore w:w="113" w:type="dxa"/>
          <w:trHeight w:val="141"/>
        </w:trPr>
        <w:tc>
          <w:tcPr>
            <w:tcW w:w="14499" w:type="dxa"/>
            <w:gridSpan w:val="12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50F5234F" w14:textId="7ABCF45F" w:rsidR="00C12759" w:rsidRPr="00B81C05" w:rsidRDefault="00CC37DF" w:rsidP="007D08DA">
            <w:pPr>
              <w:pStyle w:val="Heading3"/>
              <w:numPr>
                <w:ilvl w:val="1"/>
                <w:numId w:val="13"/>
              </w:numPr>
            </w:pPr>
            <w:r>
              <w:t xml:space="preserve">      </w:t>
            </w:r>
            <w:r w:rsidR="00C12759">
              <w:t>ePWS+MPS drafting session information</w:t>
            </w:r>
          </w:p>
        </w:tc>
      </w:tr>
      <w:tr w:rsidR="00E21309" w:rsidRPr="00A75C05" w14:paraId="0D56E77A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56D73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49F67" w14:textId="60860C60" w:rsidR="00E21309" w:rsidRPr="000C7946" w:rsidRDefault="00F72210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9" w:history="1">
              <w:r w:rsidR="00E21309" w:rsidRPr="00F17BE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S1-180235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2F53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85534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ePWS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 xml:space="preserve"> and </w:t>
            </w:r>
            <w:r>
              <w:rPr>
                <w:rFonts w:eastAsia="Times New Roman" w:cs="Arial"/>
                <w:szCs w:val="18"/>
                <w:lang w:eastAsia="ar-SA"/>
              </w:rPr>
              <w:t>MPS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95B66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411AC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A75C05" w14:paraId="044A6062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AEDB0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D65E3" w14:textId="33F0AC11" w:rsidR="00E21309" w:rsidRPr="000C7946" w:rsidRDefault="00F72210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0" w:history="1">
              <w:r w:rsidR="00E21309" w:rsidRPr="00F17BE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S1-180236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A6CFE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F03E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ePWS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 xml:space="preserve"> and </w:t>
            </w:r>
            <w:r>
              <w:rPr>
                <w:rFonts w:eastAsia="Times New Roman" w:cs="Arial"/>
                <w:szCs w:val="18"/>
                <w:lang w:eastAsia="ar-SA"/>
              </w:rPr>
              <w:t>MPS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3531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97B42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36FE" w:rsidRPr="00B04844" w14:paraId="05F1677A" w14:textId="77777777" w:rsidTr="00CC37DF">
        <w:trPr>
          <w:gridBefore w:val="1"/>
          <w:wBefore w:w="113" w:type="dxa"/>
          <w:trHeight w:val="141"/>
        </w:trPr>
        <w:tc>
          <w:tcPr>
            <w:tcW w:w="14499" w:type="dxa"/>
            <w:gridSpan w:val="12"/>
            <w:tcBorders>
              <w:bottom w:val="nil"/>
            </w:tcBorders>
            <w:shd w:val="clear" w:color="auto" w:fill="F2F2F2"/>
          </w:tcPr>
          <w:p w14:paraId="0B4C3747" w14:textId="64E3A11C" w:rsidR="004D36FE" w:rsidRPr="009504CA" w:rsidRDefault="00CC37DF" w:rsidP="008E4770">
            <w:pPr>
              <w:pStyle w:val="Heading2"/>
              <w:numPr>
                <w:ilvl w:val="0"/>
                <w:numId w:val="0"/>
              </w:numPr>
              <w:rPr>
                <w:lang w:val="en-US"/>
              </w:rPr>
            </w:pPr>
            <w:r>
              <w:t>2</w:t>
            </w:r>
            <w:r w:rsidR="008E4770">
              <w:t xml:space="preserve">     </w:t>
            </w:r>
            <w:r w:rsidR="004D36FE" w:rsidRPr="009504CA">
              <w:t>FS_</w:t>
            </w:r>
            <w:r w:rsidR="004D36FE">
              <w:t xml:space="preserve">MPS2: </w:t>
            </w:r>
            <w:r w:rsidR="004D36FE" w:rsidRPr="005436AB">
              <w:rPr>
                <w:lang w:val="it-IT"/>
              </w:rPr>
              <w:t>Feasibility Study on Multimedia Priority Service (MPS) Phase 2</w:t>
            </w:r>
            <w:r w:rsidR="004D36FE" w:rsidRPr="004070E3">
              <w:t xml:space="preserve"> </w:t>
            </w:r>
            <w:r w:rsidR="004D36FE">
              <w:t>[</w:t>
            </w:r>
            <w:r w:rsidR="004D36FE">
              <w:rPr>
                <w:bCs/>
              </w:rPr>
              <w:t>SP-170996</w:t>
            </w:r>
            <w:r w:rsidR="004D36FE" w:rsidRPr="009504CA">
              <w:rPr>
                <w:bCs/>
              </w:rPr>
              <w:t>]</w:t>
            </w:r>
          </w:p>
        </w:tc>
      </w:tr>
      <w:tr w:rsidR="004D36FE" w:rsidRPr="00B04844" w14:paraId="1D058CB3" w14:textId="77777777" w:rsidTr="00CC37DF">
        <w:trPr>
          <w:gridBefore w:val="1"/>
          <w:wBefore w:w="113" w:type="dxa"/>
          <w:trHeight w:val="141"/>
        </w:trPr>
        <w:tc>
          <w:tcPr>
            <w:tcW w:w="1449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191B6E24" w14:textId="77777777" w:rsidR="004D36FE" w:rsidRPr="004067FF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C5D251B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</w:t>
            </w:r>
          </w:p>
          <w:p w14:paraId="2C656855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SA#83 (03/2019)</w:t>
            </w:r>
          </w:p>
          <w:p w14:paraId="49605175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0F21C169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465F60" w:rsidRPr="00EB736B" w14:paraId="5E9D3E5C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3A543" w14:textId="77777777" w:rsidR="00465F60" w:rsidRPr="00465F60" w:rsidRDefault="00465F60" w:rsidP="00B114AF">
            <w:pPr>
              <w:snapToGrid w:val="0"/>
              <w:spacing w:after="0" w:line="240" w:lineRule="auto"/>
            </w:pPr>
            <w:r w:rsidRPr="00465F60">
              <w:t>Cont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7A53A" w14:textId="3AE6FA00" w:rsidR="00465F60" w:rsidRPr="00465F60" w:rsidRDefault="00F72210" w:rsidP="00B114AF">
            <w:pPr>
              <w:snapToGrid w:val="0"/>
              <w:spacing w:after="0" w:line="240" w:lineRule="auto"/>
            </w:pPr>
            <w:hyperlink r:id="rId21" w:history="1">
              <w:r w:rsidR="00465F60" w:rsidRPr="00465F60">
                <w:rPr>
                  <w:rStyle w:val="Hyperlink"/>
                  <w:rFonts w:cs="Arial"/>
                </w:rPr>
                <w:t>S1-180175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6A26" w14:textId="77777777" w:rsidR="00465F60" w:rsidRPr="00465F60" w:rsidRDefault="00465F60" w:rsidP="00B114AF">
            <w:pPr>
              <w:snapToGrid w:val="0"/>
              <w:spacing w:after="0" w:line="240" w:lineRule="auto"/>
            </w:pPr>
            <w:r w:rsidRPr="00465F60">
              <w:t>Vencore Labs, OEC, AT&amp;T, Verizon, Sprint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29F8" w14:textId="77777777" w:rsidR="00465F60" w:rsidRPr="00465F60" w:rsidRDefault="00465F60" w:rsidP="00B114AF">
            <w:pPr>
              <w:snapToGrid w:val="0"/>
              <w:spacing w:after="0" w:line="240" w:lineRule="auto"/>
            </w:pPr>
            <w:r w:rsidRPr="00465F60">
              <w:t>FS_MPS2: TR 22.854 Introduction and Scope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1D3CE" w14:textId="06CD9623" w:rsidR="00465F60" w:rsidRPr="00465F60" w:rsidRDefault="00465F60" w:rsidP="00B114AF">
            <w:pPr>
              <w:snapToGrid w:val="0"/>
              <w:spacing w:after="0" w:line="240" w:lineRule="auto"/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74EF7" w14:textId="77777777" w:rsidR="00465F60" w:rsidRPr="00465F60" w:rsidRDefault="00465F60" w:rsidP="00B114AF">
            <w:pPr>
              <w:snapToGrid w:val="0"/>
              <w:spacing w:after="0" w:line="240" w:lineRule="auto"/>
            </w:pPr>
          </w:p>
        </w:tc>
      </w:tr>
      <w:tr w:rsidR="00465F60" w:rsidRPr="00EB736B" w14:paraId="0390BB50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E2716" w14:textId="77777777" w:rsidR="00465F60" w:rsidRPr="00465F60" w:rsidRDefault="00465F60" w:rsidP="00B114AF">
            <w:pPr>
              <w:snapToGrid w:val="0"/>
              <w:spacing w:after="0" w:line="240" w:lineRule="auto"/>
            </w:pPr>
            <w:r w:rsidRPr="00465F60">
              <w:t>Cont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E64C4" w14:textId="67D95AA7" w:rsidR="00465F60" w:rsidRPr="00465F60" w:rsidRDefault="00F72210" w:rsidP="00B114AF">
            <w:pPr>
              <w:snapToGrid w:val="0"/>
              <w:spacing w:after="0" w:line="240" w:lineRule="auto"/>
            </w:pPr>
            <w:hyperlink r:id="rId22" w:history="1">
              <w:r w:rsidR="00465F60" w:rsidRPr="00465F60">
                <w:rPr>
                  <w:rStyle w:val="Hyperlink"/>
                  <w:rFonts w:cs="Arial"/>
                </w:rPr>
                <w:t>S1-180177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C6AA7" w14:textId="77777777" w:rsidR="00465F60" w:rsidRPr="00465F60" w:rsidRDefault="00465F60" w:rsidP="00B114AF">
            <w:pPr>
              <w:snapToGrid w:val="0"/>
              <w:spacing w:after="0" w:line="240" w:lineRule="auto"/>
            </w:pPr>
            <w:r w:rsidRPr="00465F60">
              <w:t>Vencore Labs, OEC, AT&amp;T, Verizon, Sprint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4C07" w14:textId="77777777" w:rsidR="00465F60" w:rsidRPr="00465F60" w:rsidRDefault="00465F60" w:rsidP="00B114AF">
            <w:pPr>
              <w:snapToGrid w:val="0"/>
              <w:spacing w:after="0" w:line="240" w:lineRule="auto"/>
            </w:pPr>
            <w:r w:rsidRPr="00465F60">
              <w:t>FS_MPS2: TR 22.854 Clause 4.2.1 (MPS for Data Transport Service)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58DB2" w14:textId="77777777" w:rsidR="00465F60" w:rsidRPr="00465F60" w:rsidRDefault="00465F60" w:rsidP="00B114AF">
            <w:pPr>
              <w:snapToGrid w:val="0"/>
              <w:spacing w:after="0" w:line="240" w:lineRule="auto"/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9C7C0" w14:textId="77777777" w:rsidR="00465F60" w:rsidRPr="00465F60" w:rsidRDefault="00465F60" w:rsidP="00B114AF">
            <w:pPr>
              <w:snapToGrid w:val="0"/>
              <w:spacing w:after="0" w:line="240" w:lineRule="auto"/>
            </w:pPr>
          </w:p>
        </w:tc>
      </w:tr>
      <w:tr w:rsidR="00465F60" w:rsidRPr="00EB736B" w14:paraId="377E9B5B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EA622" w14:textId="77777777" w:rsidR="00465F60" w:rsidRPr="00465F60" w:rsidRDefault="00465F60" w:rsidP="00B114AF">
            <w:pPr>
              <w:snapToGrid w:val="0"/>
              <w:spacing w:after="0" w:line="240" w:lineRule="auto"/>
            </w:pPr>
            <w:r w:rsidRPr="00465F60">
              <w:t>Cont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842EC" w14:textId="11CDC586" w:rsidR="00465F60" w:rsidRPr="00465F60" w:rsidRDefault="00F72210" w:rsidP="00B114AF">
            <w:pPr>
              <w:snapToGrid w:val="0"/>
              <w:spacing w:after="0" w:line="240" w:lineRule="auto"/>
            </w:pPr>
            <w:hyperlink r:id="rId23" w:history="1">
              <w:r w:rsidR="00465F60" w:rsidRPr="00465F60">
                <w:rPr>
                  <w:rStyle w:val="Hyperlink"/>
                  <w:rFonts w:cs="Arial"/>
                </w:rPr>
                <w:t>S1-180180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C26C8" w14:textId="77777777" w:rsidR="00465F60" w:rsidRPr="00465F60" w:rsidRDefault="00465F60" w:rsidP="00B114AF">
            <w:pPr>
              <w:snapToGrid w:val="0"/>
              <w:spacing w:after="0" w:line="240" w:lineRule="auto"/>
            </w:pPr>
            <w:r w:rsidRPr="00465F60">
              <w:t>Vencore Labs, OEC, AT&amp;T, Verizon, Sprint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8B8B2" w14:textId="77777777" w:rsidR="00465F60" w:rsidRPr="00465F60" w:rsidRDefault="00465F60" w:rsidP="00B114AF">
            <w:pPr>
              <w:snapToGrid w:val="0"/>
              <w:spacing w:after="0" w:line="240" w:lineRule="auto"/>
            </w:pPr>
            <w:r w:rsidRPr="00465F60">
              <w:t>FS_MPS2: TR 22.854 Clause 4.2.3 (MPS for Messaging)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2702F" w14:textId="77777777" w:rsidR="00465F60" w:rsidRPr="00465F60" w:rsidRDefault="00465F60" w:rsidP="00B114AF">
            <w:pPr>
              <w:snapToGrid w:val="0"/>
              <w:spacing w:after="0" w:line="240" w:lineRule="auto"/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6AE03" w14:textId="77777777" w:rsidR="00465F60" w:rsidRPr="00465F60" w:rsidRDefault="00465F60" w:rsidP="00B114AF">
            <w:pPr>
              <w:snapToGrid w:val="0"/>
              <w:spacing w:after="0" w:line="240" w:lineRule="auto"/>
            </w:pPr>
          </w:p>
        </w:tc>
      </w:tr>
      <w:tr w:rsidR="00465F60" w:rsidRPr="00EB736B" w14:paraId="1CAE91DD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CBFA" w14:textId="77777777" w:rsidR="00465F60" w:rsidRPr="00465F60" w:rsidRDefault="00465F60" w:rsidP="00B114AF">
            <w:pPr>
              <w:snapToGrid w:val="0"/>
              <w:spacing w:after="0" w:line="240" w:lineRule="auto"/>
            </w:pPr>
            <w:r w:rsidRPr="00465F60">
              <w:t>Cont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E81A" w14:textId="4426F611" w:rsidR="00465F60" w:rsidRPr="00465F60" w:rsidRDefault="00F72210" w:rsidP="00B114AF">
            <w:pPr>
              <w:snapToGrid w:val="0"/>
              <w:spacing w:after="0" w:line="240" w:lineRule="auto"/>
            </w:pPr>
            <w:hyperlink r:id="rId24" w:history="1">
              <w:r w:rsidR="00465F60" w:rsidRPr="00465F60">
                <w:rPr>
                  <w:rStyle w:val="Hyperlink"/>
                  <w:rFonts w:cs="Arial"/>
                </w:rPr>
                <w:t>S1-180181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DC5B" w14:textId="77777777" w:rsidR="00465F60" w:rsidRPr="00465F60" w:rsidRDefault="00465F60" w:rsidP="00B114AF">
            <w:pPr>
              <w:snapToGrid w:val="0"/>
              <w:spacing w:after="0" w:line="240" w:lineRule="auto"/>
            </w:pPr>
            <w:r w:rsidRPr="00465F60">
              <w:t>Vencore Labs, OEC, AT&amp;T, Verizon, Sprint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374B" w14:textId="77777777" w:rsidR="00465F60" w:rsidRPr="00465F60" w:rsidRDefault="00465F60" w:rsidP="00B114AF">
            <w:pPr>
              <w:snapToGrid w:val="0"/>
              <w:spacing w:after="0" w:line="240" w:lineRule="auto"/>
            </w:pPr>
            <w:r w:rsidRPr="00465F60">
              <w:t>FS_MPS2: TR 22.854 Clause 4.2.2 (MPS for Video)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F26D7" w14:textId="77777777" w:rsidR="00465F60" w:rsidRPr="00465F60" w:rsidRDefault="00465F60" w:rsidP="00B114AF">
            <w:pPr>
              <w:snapToGrid w:val="0"/>
              <w:spacing w:after="0" w:line="240" w:lineRule="auto"/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1E3D7" w14:textId="77777777" w:rsidR="00465F60" w:rsidRPr="00465F60" w:rsidRDefault="00465F60" w:rsidP="00B114AF">
            <w:pPr>
              <w:snapToGrid w:val="0"/>
              <w:spacing w:after="0" w:line="240" w:lineRule="auto"/>
            </w:pPr>
          </w:p>
        </w:tc>
      </w:tr>
      <w:tr w:rsidR="00465F60" w:rsidRPr="00B81C05" w14:paraId="5F41F5DE" w14:textId="77777777" w:rsidTr="00CC37DF">
        <w:trPr>
          <w:gridBefore w:val="1"/>
          <w:wBefore w:w="113" w:type="dxa"/>
          <w:trHeight w:val="141"/>
        </w:trPr>
        <w:tc>
          <w:tcPr>
            <w:tcW w:w="14499" w:type="dxa"/>
            <w:gridSpan w:val="12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701E8E32" w14:textId="4F3278C2" w:rsidR="00465F60" w:rsidRPr="00B81C05" w:rsidRDefault="00CC37DF" w:rsidP="007D08DA">
            <w:pPr>
              <w:pStyle w:val="Heading3"/>
              <w:numPr>
                <w:ilvl w:val="1"/>
                <w:numId w:val="14"/>
              </w:numPr>
            </w:pPr>
            <w:r>
              <w:t xml:space="preserve">       </w:t>
            </w:r>
            <w:r w:rsidR="00465F60">
              <w:t>FS_MPS2 output</w:t>
            </w:r>
          </w:p>
        </w:tc>
      </w:tr>
      <w:tr w:rsidR="00E21309" w:rsidRPr="00A75C05" w14:paraId="78DD9155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4076" w14:textId="77777777" w:rsidR="00E21309" w:rsidRPr="00BD7E9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F972E" w14:textId="78628737" w:rsidR="00E21309" w:rsidRPr="00F57C4D" w:rsidRDefault="00F72210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5" w:history="1">
              <w:r w:rsidR="00E21309" w:rsidRPr="008850AF">
                <w:rPr>
                  <w:rStyle w:val="Hyperlink"/>
                  <w:rFonts w:cs="Arial"/>
                </w:rPr>
                <w:t>S1-180257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78EE9" w14:textId="77777777" w:rsidR="00E21309" w:rsidRPr="00BD7E9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(Vencore Labs)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265C2" w14:textId="77777777" w:rsidR="00E21309" w:rsidRPr="00BD7E9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TR22.854v0.2.0 to include agreements at this meeting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6B538" w14:textId="77777777" w:rsidR="00E21309" w:rsidRPr="00BD7E9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2F4FF" w14:textId="77777777" w:rsidR="00E21309" w:rsidRPr="00BD7E9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F45489" w14:paraId="609E80F7" w14:textId="77777777" w:rsidTr="00CC37DF">
        <w:trPr>
          <w:gridAfter w:val="1"/>
          <w:wAfter w:w="118" w:type="dxa"/>
          <w:trHeight w:val="141"/>
        </w:trPr>
        <w:tc>
          <w:tcPr>
            <w:tcW w:w="14494" w:type="dxa"/>
            <w:gridSpan w:val="12"/>
            <w:shd w:val="clear" w:color="auto" w:fill="F2F2F2"/>
          </w:tcPr>
          <w:p w14:paraId="73FA33B4" w14:textId="7C845466" w:rsidR="00E21309" w:rsidRPr="00F45489" w:rsidRDefault="00E21309" w:rsidP="00E21309">
            <w:pPr>
              <w:pStyle w:val="Heading1"/>
              <w:numPr>
                <w:ilvl w:val="0"/>
                <w:numId w:val="14"/>
              </w:numPr>
            </w:pPr>
            <w:r w:rsidRPr="004E36F9">
              <w:lastRenderedPageBreak/>
              <w:t>Tdoc numbers for allocation during drafting session (admin purposes only)</w:t>
            </w:r>
          </w:p>
        </w:tc>
      </w:tr>
      <w:tr w:rsidR="00E21309" w:rsidRPr="005D041D" w14:paraId="4BEE027D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6783F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FCDAC" w14:textId="6E0A19E3" w:rsidR="00E21309" w:rsidRPr="002B0545" w:rsidRDefault="00890E0B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6" w:history="1">
              <w:r w:rsidR="006B478B" w:rsidRPr="00890E0B">
                <w:rPr>
                  <w:rStyle w:val="Hyperlink"/>
                  <w:rFonts w:cs="Arial"/>
                </w:rPr>
                <w:t>S1-180320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20F95" w14:textId="48345946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CA7A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7F04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8D7DD" w14:textId="7BA6C72F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2B5F4A82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2610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05D45" w14:textId="1A6758AB" w:rsidR="00E21309" w:rsidRPr="002B0545" w:rsidRDefault="00890E0B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7" w:history="1">
              <w:r w:rsidR="006B478B" w:rsidRPr="00890E0B">
                <w:rPr>
                  <w:rStyle w:val="Hyperlink"/>
                  <w:rFonts w:cs="Arial"/>
                </w:rPr>
                <w:t>S1-180321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0E36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9080F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6E42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17DE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3FE25F20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A332C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9DF92" w14:textId="008AB9CF" w:rsidR="00E21309" w:rsidRPr="002B0545" w:rsidRDefault="00890E0B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8" w:history="1">
              <w:r w:rsidR="006B478B" w:rsidRPr="00890E0B">
                <w:rPr>
                  <w:rStyle w:val="Hyperlink"/>
                  <w:rFonts w:cs="Arial"/>
                </w:rPr>
                <w:t>S1-180322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D3E9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636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D3B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AD10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7FE48807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8171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4CE8" w14:textId="282946BE" w:rsidR="00E21309" w:rsidRPr="002B0545" w:rsidRDefault="00890E0B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9" w:history="1">
              <w:r w:rsidR="006B478B" w:rsidRPr="00890E0B">
                <w:rPr>
                  <w:rStyle w:val="Hyperlink"/>
                  <w:rFonts w:cs="Arial"/>
                </w:rPr>
                <w:t>S1-180323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36AC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F4EE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20B3E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2CE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74F454D0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3821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3E1E" w14:textId="68F763D4" w:rsidR="00E21309" w:rsidRPr="002B0545" w:rsidRDefault="00890E0B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0" w:history="1">
              <w:r w:rsidR="006B478B" w:rsidRPr="00890E0B">
                <w:rPr>
                  <w:rStyle w:val="Hyperlink"/>
                  <w:rFonts w:cs="Arial"/>
                </w:rPr>
                <w:t>S1-180324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BA52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C92F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F16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4FAC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54D43B22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6B13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86191" w14:textId="1ACC5848" w:rsidR="00E21309" w:rsidRPr="002B0545" w:rsidRDefault="00890E0B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1" w:history="1">
              <w:r w:rsidR="006B478B" w:rsidRPr="00890E0B">
                <w:rPr>
                  <w:rStyle w:val="Hyperlink"/>
                  <w:rFonts w:cs="Arial"/>
                </w:rPr>
                <w:t>S1-180325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3DD6D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29211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A462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1436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5552B1F6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6A7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D66F" w14:textId="0FD0A130" w:rsidR="00E21309" w:rsidRPr="002B0545" w:rsidRDefault="00890E0B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2" w:history="1">
              <w:r w:rsidR="006B478B" w:rsidRPr="00890E0B">
                <w:rPr>
                  <w:rStyle w:val="Hyperlink"/>
                  <w:rFonts w:cs="Arial"/>
                </w:rPr>
                <w:t>S1-180326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153EF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028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3642E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73E0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7AE1B6C3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1FF09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1DFD9" w14:textId="5DAD2B29" w:rsidR="00E21309" w:rsidRPr="002B0545" w:rsidRDefault="00890E0B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3" w:history="1">
              <w:r w:rsidR="006B478B" w:rsidRPr="00890E0B">
                <w:rPr>
                  <w:rStyle w:val="Hyperlink"/>
                  <w:rFonts w:cs="Arial"/>
                </w:rPr>
                <w:t>S1-180327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57109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E1AA5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048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BD86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16E9000D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450F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31C8" w14:textId="295677BB" w:rsidR="00E21309" w:rsidRPr="002B0545" w:rsidRDefault="00890E0B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4" w:history="1">
              <w:r w:rsidR="006B478B" w:rsidRPr="00890E0B">
                <w:rPr>
                  <w:rStyle w:val="Hyperlink"/>
                  <w:rFonts w:cs="Arial"/>
                </w:rPr>
                <w:t>S1-180328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59D9E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C00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3365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9BE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3C0FF940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A92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DF28" w14:textId="20798C1A" w:rsidR="00E21309" w:rsidRPr="002B0545" w:rsidRDefault="00890E0B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5" w:history="1">
              <w:r w:rsidR="006B478B" w:rsidRPr="00890E0B">
                <w:rPr>
                  <w:rStyle w:val="Hyperlink"/>
                  <w:rFonts w:cs="Arial"/>
                </w:rPr>
                <w:t>S1-180329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D3A7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8A8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2B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779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477676AD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E49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549E" w14:textId="7D3E2E75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EA1F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F6E0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A09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B6E6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4B5278AC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392D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A463" w14:textId="55892CF2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5916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662C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8589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A7835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4500E041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3C38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F1319" w14:textId="0A8E363B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8F5C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77C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36EA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A50E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56D8E99D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F31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3650" w14:textId="0CC321A5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E7D4B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851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4350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212D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062E015A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1861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341B" w14:textId="34EE70DD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EB4BE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8BB1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D06B6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7346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18ED37C0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680A9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9840" w14:textId="3A6C916C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7CCAE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40B9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C4FF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B515D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6F2F0A3F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87D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C4DB" w14:textId="7213AC7B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4FFC4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4E5D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F2B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A04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7F128839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8FFE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4C36" w14:textId="77CCD920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E80DE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2A8E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6811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C4D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1DDCCCC6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EE0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CEE0" w14:textId="08B296F1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527AA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78C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4F58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A489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7DCE640D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899D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21F2" w14:textId="465547D5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2924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170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0564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1A5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48AEC04A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14F0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35E0" w14:textId="50B19DA1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C218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EE5F6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0701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E75ED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4309418B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3C3C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99A07" w14:textId="48F90EDE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6F35C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2CAB8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B475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CE8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5420039F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4560D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6016B" w14:textId="15BC2B46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57C2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B146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DB7C1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1B1D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052BD1A3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7CDA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9E9F8" w14:textId="6ED4E0FD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A8A3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F2B0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FBF6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C0AED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1550B7FB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FBC8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90FE2" w14:textId="55386140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1E0E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4C779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50BE8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7770" w14:textId="77C82B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F45489" w14:paraId="53021E6B" w14:textId="77777777" w:rsidTr="00CC37DF">
        <w:trPr>
          <w:gridAfter w:val="1"/>
          <w:wAfter w:w="118" w:type="dxa"/>
          <w:trHeight w:val="141"/>
        </w:trPr>
        <w:tc>
          <w:tcPr>
            <w:tcW w:w="14494" w:type="dxa"/>
            <w:gridSpan w:val="12"/>
            <w:shd w:val="clear" w:color="auto" w:fill="F2F2F2"/>
          </w:tcPr>
          <w:p w14:paraId="54AEDA86" w14:textId="77777777" w:rsidR="00E21309" w:rsidRPr="00F45489" w:rsidRDefault="00E21309" w:rsidP="00E21309">
            <w:pPr>
              <w:pStyle w:val="Heading1"/>
              <w:numPr>
                <w:ilvl w:val="0"/>
                <w:numId w:val="14"/>
              </w:numPr>
            </w:pPr>
            <w:r w:rsidRPr="004E36F9">
              <w:t>Tdoc numbers NOT allocated during drafting session (admin purposes only)</w:t>
            </w:r>
          </w:p>
        </w:tc>
      </w:tr>
      <w:tr w:rsidR="00E21309" w:rsidRPr="005D041D" w14:paraId="2AEEF979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5E39D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9B15C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0085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ECFF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6AC1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40E8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2539D416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54DB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D04E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B2438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30C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A06E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4B8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F45489" w14:paraId="6B06BDFC" w14:textId="77777777" w:rsidTr="00CC37DF">
        <w:trPr>
          <w:gridAfter w:val="1"/>
          <w:wAfter w:w="118" w:type="dxa"/>
          <w:trHeight w:val="141"/>
        </w:trPr>
        <w:tc>
          <w:tcPr>
            <w:tcW w:w="14494" w:type="dxa"/>
            <w:gridSpan w:val="12"/>
            <w:shd w:val="clear" w:color="auto" w:fill="F2F2F2"/>
          </w:tcPr>
          <w:p w14:paraId="368A19A6" w14:textId="77777777" w:rsidR="00E21309" w:rsidRPr="00F45489" w:rsidRDefault="00E21309" w:rsidP="00E21309">
            <w:pPr>
              <w:pStyle w:val="Heading1"/>
              <w:numPr>
                <w:ilvl w:val="0"/>
                <w:numId w:val="14"/>
              </w:numPr>
            </w:pPr>
            <w:r w:rsidRPr="004E36F9">
              <w:t>Summary of drafting session</w:t>
            </w:r>
          </w:p>
        </w:tc>
      </w:tr>
      <w:tr w:rsidR="00E21309" w:rsidRPr="005D041D" w14:paraId="5107C6C7" w14:textId="77777777" w:rsidTr="00CC37DF">
        <w:trPr>
          <w:gridAfter w:val="1"/>
          <w:wAfter w:w="118" w:type="dxa"/>
          <w:trHeight w:val="141"/>
        </w:trPr>
        <w:tc>
          <w:tcPr>
            <w:tcW w:w="144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34DBA" w14:textId="77777777" w:rsidR="00E21309" w:rsidRDefault="00E21309" w:rsidP="00E2130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05B9C90B" w14:textId="77777777" w:rsidR="00E21309" w:rsidRPr="00894FB0" w:rsidRDefault="00E21309" w:rsidP="00E2130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436250D6" w14:textId="77777777" w:rsidR="00E21309" w:rsidRPr="00894FB0" w:rsidRDefault="00E21309" w:rsidP="00E21309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</w:p>
          <w:p w14:paraId="2DC3F12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894FB0" w14:paraId="64ED0153" w14:textId="77777777" w:rsidTr="00CC37DF">
        <w:trPr>
          <w:gridAfter w:val="1"/>
          <w:wAfter w:w="118" w:type="dxa"/>
          <w:trHeight w:val="141"/>
        </w:trPr>
        <w:tc>
          <w:tcPr>
            <w:tcW w:w="144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619710" w14:textId="77777777" w:rsidR="00E21309" w:rsidRPr="00894FB0" w:rsidRDefault="00E21309" w:rsidP="00E21309">
            <w:pPr>
              <w:numPr>
                <w:ilvl w:val="0"/>
                <w:numId w:val="14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14:paraId="591620EC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0F6A2" w14:textId="77777777" w:rsidR="00F72210" w:rsidRDefault="00F72210" w:rsidP="002E015E">
      <w:pPr>
        <w:spacing w:after="0" w:line="240" w:lineRule="auto"/>
      </w:pPr>
      <w:r>
        <w:separator/>
      </w:r>
    </w:p>
  </w:endnote>
  <w:endnote w:type="continuationSeparator" w:id="0">
    <w:p w14:paraId="04C1E928" w14:textId="77777777" w:rsidR="00F72210" w:rsidRDefault="00F72210" w:rsidP="002E015E">
      <w:pPr>
        <w:spacing w:after="0" w:line="240" w:lineRule="auto"/>
      </w:pPr>
      <w:r>
        <w:continuationSeparator/>
      </w:r>
    </w:p>
  </w:endnote>
  <w:endnote w:type="continuationNotice" w:id="1">
    <w:p w14:paraId="71C56DB3" w14:textId="77777777" w:rsidR="00F72210" w:rsidRDefault="00F722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4F06E" w14:textId="77777777" w:rsidR="00F72210" w:rsidRDefault="00F72210" w:rsidP="002E015E">
      <w:pPr>
        <w:spacing w:after="0" w:line="240" w:lineRule="auto"/>
      </w:pPr>
      <w:r>
        <w:separator/>
      </w:r>
    </w:p>
  </w:footnote>
  <w:footnote w:type="continuationSeparator" w:id="0">
    <w:p w14:paraId="4D5B019D" w14:textId="77777777" w:rsidR="00F72210" w:rsidRDefault="00F72210" w:rsidP="002E015E">
      <w:pPr>
        <w:spacing w:after="0" w:line="240" w:lineRule="auto"/>
      </w:pPr>
      <w:r>
        <w:continuationSeparator/>
      </w:r>
    </w:p>
  </w:footnote>
  <w:footnote w:type="continuationNotice" w:id="1">
    <w:p w14:paraId="084372A5" w14:textId="77777777" w:rsidR="00F72210" w:rsidRDefault="00F7221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331102B"/>
    <w:multiLevelType w:val="multilevel"/>
    <w:tmpl w:val="E4AC40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3"/>
  </w:num>
  <w:num w:numId="10">
    <w:abstractNumId w:val="12"/>
  </w:num>
  <w:num w:numId="11">
    <w:abstractNumId w:val="8"/>
  </w:num>
  <w:num w:numId="12">
    <w:abstractNumId w:val="10"/>
  </w:num>
  <w:num w:numId="13">
    <w:abstractNumId w:val="9"/>
  </w:num>
  <w:num w:numId="1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F24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39"/>
    <w:rsid w:val="00055887"/>
    <w:rsid w:val="00056373"/>
    <w:rsid w:val="0005666F"/>
    <w:rsid w:val="00056823"/>
    <w:rsid w:val="000568D8"/>
    <w:rsid w:val="000569F3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30B3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6DE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6D3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876"/>
    <w:rsid w:val="00146BF2"/>
    <w:rsid w:val="001473E0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679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F70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2921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9A7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D46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6B7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17B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36C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DFB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5B8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C78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60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266C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2502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6F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6B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480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03EC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2204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321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5D"/>
    <w:rsid w:val="006B3CD8"/>
    <w:rsid w:val="006B44E1"/>
    <w:rsid w:val="006B478B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E00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6CB1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1AEB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4B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42CC"/>
    <w:rsid w:val="007B49CA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08DA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1ED5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0E0B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8F0"/>
    <w:rsid w:val="008C2A5C"/>
    <w:rsid w:val="008C36E9"/>
    <w:rsid w:val="008C3ABD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4770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3F46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246"/>
    <w:rsid w:val="00981632"/>
    <w:rsid w:val="00982213"/>
    <w:rsid w:val="00982450"/>
    <w:rsid w:val="00982A77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524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9F5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09B"/>
    <w:rsid w:val="009D3874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1CAA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576B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4AF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050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9A0"/>
    <w:rsid w:val="00BD5222"/>
    <w:rsid w:val="00BD5545"/>
    <w:rsid w:val="00BD6461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A7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59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2ACF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45F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884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7DF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C7DF4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56A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9B1"/>
    <w:rsid w:val="00D33BBB"/>
    <w:rsid w:val="00D348D5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175D8"/>
    <w:rsid w:val="00E2079B"/>
    <w:rsid w:val="00E20A73"/>
    <w:rsid w:val="00E21309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161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8B0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210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218"/>
    <w:rsid w:val="00F843FE"/>
    <w:rsid w:val="00F84575"/>
    <w:rsid w:val="00F845ED"/>
    <w:rsid w:val="00F84E3F"/>
    <w:rsid w:val="00F84EA5"/>
    <w:rsid w:val="00F855A9"/>
    <w:rsid w:val="00F85C85"/>
    <w:rsid w:val="00F85D48"/>
    <w:rsid w:val="00F85D8A"/>
    <w:rsid w:val="00F8601E"/>
    <w:rsid w:val="00F86355"/>
    <w:rsid w:val="00F87158"/>
    <w:rsid w:val="00F8755C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0DF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9F0"/>
    <w:rsid w:val="00FC4B31"/>
    <w:rsid w:val="00FC5053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6FA7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904C32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AppData\Local\Temp\Temp1_draft%20S1-180001.zip\docs\S1-180067.zip" TargetMode="External"/><Relationship Id="rId18" Type="http://schemas.openxmlformats.org/officeDocument/2006/relationships/hyperlink" Target="file:///C:\Users\norpahj\AppData\Local\Temp\Temp1_draft%20S1-180001.zip\docs\S1-180083.zip" TargetMode="External"/><Relationship Id="rId26" Type="http://schemas.openxmlformats.org/officeDocument/2006/relationships/hyperlink" Target="docs\S1-180320.zip" TargetMode="External"/><Relationship Id="rId21" Type="http://schemas.openxmlformats.org/officeDocument/2006/relationships/hyperlink" Target="file:///D:\3GPP\SA1%20Fukuoka%202018\docs\S1-180175.zip" TargetMode="External"/><Relationship Id="rId34" Type="http://schemas.openxmlformats.org/officeDocument/2006/relationships/hyperlink" Target="docs\S1-180328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norpahj\AppData\Local\Temp\Temp1_draft%20S1-180001.zip\docs\S1-180066.zip" TargetMode="External"/><Relationship Id="rId17" Type="http://schemas.openxmlformats.org/officeDocument/2006/relationships/hyperlink" Target="file:///C:\Users\norpahj\AppData\Local\Temp\Temp1_draft%20S1-180001.zip\docs\S1-180070.zip" TargetMode="External"/><Relationship Id="rId25" Type="http://schemas.openxmlformats.org/officeDocument/2006/relationships/hyperlink" Target="file:///D:\3GPP\SA1%20Fukuoka%202018\Docs\S1-180257.zip" TargetMode="External"/><Relationship Id="rId33" Type="http://schemas.openxmlformats.org/officeDocument/2006/relationships/hyperlink" Target="docs\S1-180327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AppData\Local\Temp\Temp1_draft%20S1-180001.zip\docs\S1-180087.zip" TargetMode="External"/><Relationship Id="rId20" Type="http://schemas.openxmlformats.org/officeDocument/2006/relationships/hyperlink" Target="file:///D:\3GPP\SA1%20Fukuoka%202018\Docs\S1-180236.zip" TargetMode="External"/><Relationship Id="rId29" Type="http://schemas.openxmlformats.org/officeDocument/2006/relationships/hyperlink" Target="docs\S1-18032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norpahj\AppData\Local\Temp\Temp1_draft%20S1-180001.zip\docs\S1-180065.zip" TargetMode="External"/><Relationship Id="rId24" Type="http://schemas.openxmlformats.org/officeDocument/2006/relationships/hyperlink" Target="file:///D:\3GPP\SA1%20Fukuoka%202018\docs\S1-180181.zip" TargetMode="External"/><Relationship Id="rId32" Type="http://schemas.openxmlformats.org/officeDocument/2006/relationships/hyperlink" Target="docs\S1-180326.zip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norpahj\AppData\Local\Temp\Temp1_draft%20S1-180001.zip\docs\S1-180069.zip" TargetMode="External"/><Relationship Id="rId23" Type="http://schemas.openxmlformats.org/officeDocument/2006/relationships/hyperlink" Target="file:///D:\3GPP\SA1%20Fukuoka%202018\docs\S1-180180.zip" TargetMode="External"/><Relationship Id="rId28" Type="http://schemas.openxmlformats.org/officeDocument/2006/relationships/hyperlink" Target="docs\S1-180322.zip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norpahj\AppData\Local\Temp\Temp1_draft%20S1-180001.zip\docs\S1-180064.zip" TargetMode="External"/><Relationship Id="rId19" Type="http://schemas.openxmlformats.org/officeDocument/2006/relationships/hyperlink" Target="file:///D:\3GPP\SA1%20Fukuoka%202018\Docs\S1-180235.zip" TargetMode="External"/><Relationship Id="rId31" Type="http://schemas.openxmlformats.org/officeDocument/2006/relationships/hyperlink" Target="docs\S1-180325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orpahj\AppData\Local\Temp\Temp1_draft%20S1-180001.zip\docs\S1-180086.zip" TargetMode="External"/><Relationship Id="rId14" Type="http://schemas.openxmlformats.org/officeDocument/2006/relationships/hyperlink" Target="file:///C:\Users\norpahj\AppData\Local\Temp\Temp1_draft%20S1-180001.zip\docs\S1-180068.zip" TargetMode="External"/><Relationship Id="rId22" Type="http://schemas.openxmlformats.org/officeDocument/2006/relationships/hyperlink" Target="file:///D:\3GPP\SA1%20Fukuoka%202018\docs\S1-180177.zip" TargetMode="External"/><Relationship Id="rId27" Type="http://schemas.openxmlformats.org/officeDocument/2006/relationships/hyperlink" Target="docs\S1-180321.zip" TargetMode="External"/><Relationship Id="rId30" Type="http://schemas.openxmlformats.org/officeDocument/2006/relationships/hyperlink" Target="docs\S1-180324.zip" TargetMode="External"/><Relationship Id="rId35" Type="http://schemas.openxmlformats.org/officeDocument/2006/relationships/hyperlink" Target="docs\S1-180329.zip" TargetMode="External"/><Relationship Id="rId8" Type="http://schemas.openxmlformats.org/officeDocument/2006/relationships/hyperlink" Target="file:///C:\Users\norpahj\AppData\Local\Temp\Temp1_draft%20S1-180001.zip\docs\S1-180063.zip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C4E8B-FE2D-43F6-80A1-EB137545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19</TotalTime>
  <Pages>5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7848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greg schumacher</cp:lastModifiedBy>
  <cp:revision>12</cp:revision>
  <dcterms:created xsi:type="dcterms:W3CDTF">2018-02-04T05:44:00Z</dcterms:created>
  <dcterms:modified xsi:type="dcterms:W3CDTF">2018-02-05T07:29:00Z</dcterms:modified>
</cp:coreProperties>
</file>